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6DA23" w14:textId="075CFBC9" w:rsidR="00B47988" w:rsidRPr="00D74E29" w:rsidRDefault="00C451EE">
      <w:pPr>
        <w:pStyle w:val="CRCoverPage"/>
        <w:tabs>
          <w:tab w:val="right" w:pos="9639"/>
        </w:tabs>
        <w:spacing w:after="0"/>
        <w:rPr>
          <w:rFonts w:eastAsia="游明朝"/>
          <w:b/>
          <w:i/>
          <w:sz w:val="28"/>
          <w:lang w:eastAsia="ja-JP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D101DD" w:rsidRPr="00D101DD">
        <w:rPr>
          <w:rFonts w:cs="Arial"/>
          <w:b/>
          <w:sz w:val="24"/>
          <w:szCs w:val="24"/>
        </w:rPr>
        <w:t>10</w:t>
      </w:r>
      <w:r w:rsidR="00D74E29">
        <w:rPr>
          <w:rFonts w:eastAsia="游明朝" w:cs="Arial" w:hint="eastAsia"/>
          <w:b/>
          <w:sz w:val="24"/>
          <w:szCs w:val="24"/>
          <w:lang w:eastAsia="ja-JP"/>
        </w:rPr>
        <w:t>8</w:t>
      </w:r>
      <w:r>
        <w:rPr>
          <w:b/>
          <w:i/>
          <w:sz w:val="28"/>
        </w:rPr>
        <w:tab/>
        <w:t>R5-</w:t>
      </w:r>
      <w:r w:rsidR="00C03496" w:rsidRPr="00C03496">
        <w:rPr>
          <w:b/>
          <w:i/>
          <w:sz w:val="28"/>
        </w:rPr>
        <w:t>25</w:t>
      </w:r>
      <w:r w:rsidR="00D74E29">
        <w:rPr>
          <w:rFonts w:eastAsia="游明朝" w:hint="eastAsia"/>
          <w:b/>
          <w:i/>
          <w:sz w:val="28"/>
          <w:lang w:eastAsia="ja-JP"/>
        </w:rPr>
        <w:t>4536</w:t>
      </w:r>
    </w:p>
    <w:p w14:paraId="29F14060" w14:textId="77777777" w:rsidR="003753A4" w:rsidRDefault="003753A4" w:rsidP="003753A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47988" w14:paraId="415A03BA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D29D0" w14:textId="77777777" w:rsidR="00B47988" w:rsidRDefault="00C451E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 w:rsidR="00B47988" w14:paraId="064F51AA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D774" w14:textId="77777777" w:rsidR="00B47988" w:rsidRDefault="00C451E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47988" w14:paraId="7C64C81A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2BFC960A" w14:textId="77777777" w:rsidR="00B47988" w:rsidRDefault="00B479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1414C8B7" w14:textId="77777777" w:rsidR="00B47988" w:rsidRDefault="00B479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988" w14:paraId="51E42BCA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5D936B" w14:textId="77777777" w:rsidR="00B47988" w:rsidRDefault="00C45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D4105" w14:textId="336C4AB7" w:rsidR="00B47988" w:rsidRDefault="00C451EE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D101DD" w:rsidRPr="00D101DD">
              <w:t>PC</w:t>
            </w:r>
            <w:r w:rsidR="00D74E29">
              <w:rPr>
                <w:rFonts w:eastAsia="游明朝" w:hint="eastAsia"/>
                <w:lang w:eastAsia="ja-JP"/>
              </w:rPr>
              <w:t>3</w:t>
            </w:r>
            <w:r w:rsidR="00D101DD" w:rsidRPr="00D101DD">
              <w:t xml:space="preserve"> NRCA </w:t>
            </w:r>
            <w:r w:rsidR="00D74E29" w:rsidRPr="00D74E29">
              <w:t>R16 CA_n3A-n28A-n77(2A)</w:t>
            </w:r>
          </w:p>
        </w:tc>
      </w:tr>
      <w:tr w:rsidR="00B47988" w14:paraId="48941F7B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970CF75" w14:textId="77777777" w:rsidR="00B47988" w:rsidRDefault="00B479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37D384A2" w14:textId="77777777" w:rsidR="00B47988" w:rsidRDefault="00B479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988" w14:paraId="1E0643FA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888959" w14:textId="77777777" w:rsidR="00B47988" w:rsidRDefault="00C45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120A091B" w14:textId="77777777" w:rsidR="00B47988" w:rsidRDefault="00D101DD">
            <w:pPr>
              <w:pStyle w:val="CRCoverPage"/>
              <w:spacing w:after="0"/>
              <w:ind w:left="100"/>
            </w:pPr>
            <w:r w:rsidRPr="00D101DD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60C0855" w14:textId="77777777" w:rsidR="00B47988" w:rsidRDefault="00B479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6A86F35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F2548" w14:textId="387EB887" w:rsidR="00B47988" w:rsidRPr="00D74E29" w:rsidRDefault="00D101DD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r w:rsidRPr="00D101DD">
              <w:t>202</w:t>
            </w:r>
            <w:r w:rsidR="00C03496">
              <w:rPr>
                <w:rFonts w:eastAsia="游明朝" w:hint="eastAsia"/>
                <w:lang w:eastAsia="ja-JP"/>
              </w:rPr>
              <w:t>5</w:t>
            </w:r>
            <w:r w:rsidRPr="00D101DD">
              <w:t>-0</w:t>
            </w:r>
            <w:r w:rsidR="00D74E29">
              <w:rPr>
                <w:rFonts w:eastAsia="游明朝" w:hint="eastAsia"/>
                <w:lang w:eastAsia="ja-JP"/>
              </w:rPr>
              <w:t>8</w:t>
            </w:r>
            <w:r w:rsidRPr="00D101DD">
              <w:t>-</w:t>
            </w:r>
            <w:r w:rsidR="00D74E29">
              <w:rPr>
                <w:rFonts w:eastAsia="游明朝" w:hint="eastAsia"/>
                <w:lang w:eastAsia="ja-JP"/>
              </w:rPr>
              <w:t>15</w:t>
            </w:r>
          </w:p>
        </w:tc>
      </w:tr>
    </w:tbl>
    <w:p w14:paraId="716A9B5E" w14:textId="77777777" w:rsidR="00B47988" w:rsidRDefault="00B4798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B47988" w14:paraId="71AED3B1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21D76547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5F551FA5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FABE863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60FF09EF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32D0C36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23A4D2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65AFDEB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AFC172C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411E627" w14:textId="77777777" w:rsidR="00B47988" w:rsidRDefault="00C451EE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B7209E" w14:textId="77777777"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456AF496" w14:textId="77777777" w:rsidR="00B47988" w:rsidRDefault="00C451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35F842" w14:textId="77777777" w:rsidR="00B47988" w:rsidRPr="00D101DD" w:rsidRDefault="00D101D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81C6AE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6F7641B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7002D0F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CCD67B9" w14:textId="77777777" w:rsidR="00B47988" w:rsidRDefault="00C451EE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104C9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AF19864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701A75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B3C416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2226C5A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6C37BB2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346D2552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A3D837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04E973C8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B0B6353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4EEE2C50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322A843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478F07B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AE7898" w14:textId="77777777" w:rsidR="00B47988" w:rsidRDefault="00C451E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555E39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40C860E" w14:textId="77777777"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7F764A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E9DF5C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0287A7B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42024BA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02DC41F" w14:textId="77777777" w:rsidR="00B47988" w:rsidRDefault="00C451EE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C996DA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EAD0EE0" w14:textId="77777777"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207BF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40B5B5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251B718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939CB7C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94009C6" w14:textId="77777777" w:rsidR="00B47988" w:rsidRDefault="00C451EE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C3C47A" w14:textId="5C7B24B9" w:rsidR="00B47988" w:rsidRPr="00FA13EE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955441A" w14:textId="77777777"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2273BC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BEC86B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616DC22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8DF653F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D3BD883" w14:textId="77777777" w:rsidR="00B47988" w:rsidRDefault="00C451EE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EDDD07" w14:textId="7B3CA9AA" w:rsidR="00B47988" w:rsidRPr="00D101DD" w:rsidRDefault="00D74E29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F451B4E" w14:textId="77777777"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536EE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89401F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726C926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ABEF4D1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AC2BFCF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C451F6C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42D3470E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E59AF3D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1A4981F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5AF99C5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A38B17D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BFDD3DC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B59BC0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9250643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E3FAA" w14:textId="515C0B8B"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8D120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4A06254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4F0855C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A38F1A4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AE48A" w14:textId="6145E481" w:rsidR="00B47988" w:rsidRPr="00D101DD" w:rsidRDefault="00D74E29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23E524E" w14:textId="77777777" w:rsidR="00B47988" w:rsidRDefault="00C451E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861D1" w14:textId="77777777" w:rsidR="00B47988" w:rsidRPr="00FA13EE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FD3C7B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353EBF7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8D20D75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5D5B1F76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D2E98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3555BCF4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323E294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444ED6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2E914554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61D7C56" w14:textId="77777777" w:rsidR="00B47988" w:rsidRDefault="00C451E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0437BA66" w14:textId="2DE40ED0" w:rsidR="001F36DD" w:rsidRPr="001F36DD" w:rsidRDefault="00D74E29" w:rsidP="001F36DD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D74E29">
              <w:rPr>
                <w:rFonts w:eastAsia="游明朝"/>
                <w:caps/>
                <w:lang w:eastAsia="ja-JP"/>
              </w:rPr>
              <w:t>CA_</w:t>
            </w:r>
            <w:r w:rsidRPr="00D74E29">
              <w:t>n</w:t>
            </w:r>
            <w:r w:rsidRPr="00D74E29">
              <w:rPr>
                <w:rFonts w:eastAsia="游明朝"/>
                <w:caps/>
                <w:lang w:eastAsia="ja-JP"/>
              </w:rPr>
              <w:t>3A-</w:t>
            </w:r>
            <w:r w:rsidRPr="00D74E29">
              <w:t>n</w:t>
            </w:r>
            <w:r w:rsidRPr="00D74E29">
              <w:rPr>
                <w:rFonts w:eastAsia="游明朝"/>
                <w:caps/>
                <w:lang w:eastAsia="ja-JP"/>
              </w:rPr>
              <w:t>28A-</w:t>
            </w:r>
            <w:r w:rsidRPr="00D74E29">
              <w:t>n</w:t>
            </w:r>
            <w:r w:rsidRPr="00D74E29">
              <w:rPr>
                <w:rFonts w:eastAsia="游明朝"/>
                <w:caps/>
                <w:lang w:eastAsia="ja-JP"/>
              </w:rPr>
              <w:t>77(2A)</w:t>
            </w:r>
            <w:r>
              <w:rPr>
                <w:rFonts w:eastAsia="游明朝" w:hint="eastAsia"/>
                <w:caps/>
                <w:lang w:eastAsia="ja-JP"/>
              </w:rPr>
              <w:t xml:space="preserve"> PC3</w:t>
            </w:r>
          </w:p>
          <w:p w14:paraId="68F695A5" w14:textId="77777777" w:rsidR="001F36DD" w:rsidRPr="00D101DD" w:rsidRDefault="001F36DD" w:rsidP="00FA13EE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56D7DCCB" w14:textId="77777777" w:rsidR="00B47988" w:rsidRDefault="00B47988">
            <w:pPr>
              <w:pStyle w:val="CRCoverPage"/>
              <w:spacing w:after="0"/>
            </w:pPr>
          </w:p>
        </w:tc>
      </w:tr>
      <w:tr w:rsidR="00B47988" w14:paraId="091E6EC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C20786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FA74FC8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0AC9D05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910C233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72F70241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0751DF3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F8B8E65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7E29FF1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2C1EC615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A1CBD4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1154055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57E93BD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AEBF3E6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8F8B8FC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8DD9441" w14:textId="77777777" w:rsidR="00B47988" w:rsidRDefault="00C451E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8D736D" w14:textId="77777777" w:rsidR="00B47988" w:rsidRDefault="00C451E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8921981" w14:textId="77777777" w:rsidR="00B47988" w:rsidRDefault="00B47988">
            <w:pPr>
              <w:pStyle w:val="CRCoverPage"/>
              <w:spacing w:after="0"/>
            </w:pPr>
          </w:p>
        </w:tc>
      </w:tr>
      <w:tr w:rsidR="00B47988" w14:paraId="699E149A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29A94FA5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5F612AAE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AF48D4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89AAE8" w14:textId="77777777" w:rsidR="00B47988" w:rsidRDefault="00B4798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146E6179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0895A3E" w14:textId="77777777" w:rsidR="00B47988" w:rsidRDefault="00B47988" w:rsidP="00FA13EE">
      <w:pPr>
        <w:pStyle w:val="CRCoverPage"/>
        <w:rPr>
          <w:i/>
          <w:iCs/>
          <w:color w:val="FF0000"/>
          <w:lang w:val="en-US"/>
        </w:rPr>
      </w:pPr>
    </w:p>
    <w:sectPr w:rsidR="00B4798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E8EAF" w14:textId="77777777" w:rsidR="00365487" w:rsidRDefault="00365487">
      <w:pPr>
        <w:spacing w:after="0"/>
      </w:pPr>
      <w:r>
        <w:separator/>
      </w:r>
    </w:p>
  </w:endnote>
  <w:endnote w:type="continuationSeparator" w:id="0">
    <w:p w14:paraId="3BAE1920" w14:textId="77777777" w:rsidR="00365487" w:rsidRDefault="00365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EFB2" w14:textId="77777777" w:rsidR="00B47988" w:rsidRDefault="00C451EE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5B288" w14:textId="77777777" w:rsidR="00365487" w:rsidRDefault="00365487">
      <w:pPr>
        <w:spacing w:after="0"/>
      </w:pPr>
      <w:r>
        <w:separator/>
      </w:r>
    </w:p>
  </w:footnote>
  <w:footnote w:type="continuationSeparator" w:id="0">
    <w:p w14:paraId="0364D85A" w14:textId="77777777" w:rsidR="00365487" w:rsidRDefault="003654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09BB1" w14:textId="77777777" w:rsidR="00B47988" w:rsidRDefault="00B47988">
    <w:pPr>
      <w:pStyle w:val="afe"/>
    </w:pPr>
  </w:p>
  <w:p w14:paraId="4121C6BE" w14:textId="77777777" w:rsidR="00B47988" w:rsidRDefault="00B47988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009751719">
    <w:abstractNumId w:val="3"/>
  </w:num>
  <w:num w:numId="2" w16cid:durableId="24719588">
    <w:abstractNumId w:val="5"/>
  </w:num>
  <w:num w:numId="3" w16cid:durableId="1279487580">
    <w:abstractNumId w:val="1"/>
  </w:num>
  <w:num w:numId="4" w16cid:durableId="1583249740">
    <w:abstractNumId w:val="4"/>
  </w:num>
  <w:num w:numId="5" w16cid:durableId="242223273">
    <w:abstractNumId w:val="14"/>
  </w:num>
  <w:num w:numId="6" w16cid:durableId="2131319486">
    <w:abstractNumId w:val="2"/>
  </w:num>
  <w:num w:numId="7" w16cid:durableId="752699775">
    <w:abstractNumId w:val="10"/>
  </w:num>
  <w:num w:numId="8" w16cid:durableId="1707753733">
    <w:abstractNumId w:val="7"/>
  </w:num>
  <w:num w:numId="9" w16cid:durableId="486360289">
    <w:abstractNumId w:val="13"/>
  </w:num>
  <w:num w:numId="10" w16cid:durableId="1659921900">
    <w:abstractNumId w:val="15"/>
  </w:num>
  <w:num w:numId="11" w16cid:durableId="631980787">
    <w:abstractNumId w:val="16"/>
  </w:num>
  <w:num w:numId="12" w16cid:durableId="1849128778">
    <w:abstractNumId w:val="8"/>
  </w:num>
  <w:num w:numId="13" w16cid:durableId="1898781908">
    <w:abstractNumId w:val="9"/>
  </w:num>
  <w:num w:numId="14" w16cid:durableId="646519136">
    <w:abstractNumId w:val="6"/>
  </w:num>
  <w:num w:numId="15" w16cid:durableId="1873151823">
    <w:abstractNumId w:val="12"/>
  </w:num>
  <w:num w:numId="16" w16cid:durableId="1253271510">
    <w:abstractNumId w:val="0"/>
  </w:num>
  <w:num w:numId="17" w16cid:durableId="6440462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36DD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4B3B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5487"/>
    <w:rsid w:val="00366B50"/>
    <w:rsid w:val="00367177"/>
    <w:rsid w:val="003679E9"/>
    <w:rsid w:val="003714D7"/>
    <w:rsid w:val="00373A2A"/>
    <w:rsid w:val="003753A4"/>
    <w:rsid w:val="00377314"/>
    <w:rsid w:val="00380D7A"/>
    <w:rsid w:val="0038401B"/>
    <w:rsid w:val="00385340"/>
    <w:rsid w:val="00386F4F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0C76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3244"/>
    <w:rsid w:val="00676172"/>
    <w:rsid w:val="00676F3B"/>
    <w:rsid w:val="006801B4"/>
    <w:rsid w:val="00680804"/>
    <w:rsid w:val="00684EA8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5EB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36AF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364A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47988"/>
    <w:rsid w:val="00B5405A"/>
    <w:rsid w:val="00B5787F"/>
    <w:rsid w:val="00B62601"/>
    <w:rsid w:val="00B63D00"/>
    <w:rsid w:val="00B657F0"/>
    <w:rsid w:val="00B663AA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3496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1EE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320B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01DD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4E29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32BE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27AD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3718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3EE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033E36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A6D36B"/>
  <w15:docId w15:val="{D765B20E-B7FF-4EF3-B4D4-D3C15E81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9801DF-451E-4D8C-86B1-1B59ACD583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scv610user</cp:lastModifiedBy>
  <cp:revision>4</cp:revision>
  <cp:lastPrinted>2020-02-05T15:54:00Z</cp:lastPrinted>
  <dcterms:created xsi:type="dcterms:W3CDTF">2025-08-27T11:05:00Z</dcterms:created>
  <dcterms:modified xsi:type="dcterms:W3CDTF">2025-08-28T10:26:00Z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